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Adı Soyadı :</w:t>
      </w:r>
    </w:p>
    <w:p w:rsidR="00C940FE" w:rsidRPr="00714D02" w:rsidRDefault="00C940FE" w:rsidP="00714D02">
      <w:pPr>
        <w:spacing w:after="0" w:line="24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YUNUS EMRE İLKOKULU 3.B SINIFI 2.SINAV2014-2015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  <w:sectPr w:rsidR="00C940FE" w:rsidRPr="00714D02" w:rsidSect="008138DF">
          <w:pgSz w:w="11906" w:h="16838"/>
          <w:pgMar w:top="993" w:right="424" w:bottom="1417" w:left="851" w:header="708" w:footer="708" w:gutter="0"/>
          <w:cols w:space="708"/>
          <w:docGrid w:linePitch="360"/>
        </w:sectPr>
      </w:pPr>
    </w:p>
    <w:p w:rsidR="00C940FE" w:rsidRPr="00714D02" w:rsidRDefault="00C940FE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1.) </w:t>
      </w:r>
      <w:r w:rsidRPr="00714D02">
        <w:rPr>
          <w:rFonts w:ascii="Arial" w:hAnsi="Arial" w:cs="Arial"/>
          <w:sz w:val="24"/>
          <w:szCs w:val="24"/>
        </w:rPr>
        <w:t>Çeşitli araçlarla insanların birbirlerinden haber alıp vermelerine ne denir?</w:t>
      </w:r>
    </w:p>
    <w:p w:rsidR="00C940FE" w:rsidRPr="00714D02" w:rsidRDefault="00C940FE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internet        b) ulaşım                                             c) iletişim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Aşağıdakilerden hangisi milli bayramdır?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a) Ramazan Bayramı        b) Cumhuriyet Bayramı    c) Kurban Bayramı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Hangisi iyi bir liderin özelliğidir?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a) Aceleci olması     b) Dürüst ve kararlı olması       c) Bencil olması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Aşağıdakilerden hangisi yaşamımız için zorunlu </w:t>
      </w:r>
      <w:r w:rsidRPr="00714D02">
        <w:rPr>
          <w:rFonts w:ascii="Arial" w:hAnsi="Arial" w:cs="Arial"/>
          <w:sz w:val="24"/>
          <w:szCs w:val="24"/>
          <w:u w:val="single"/>
        </w:rPr>
        <w:t>değildir?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a) bilgisayar               b) ev                    c) ekmek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Aşağıdakilerden hangisi diğerlerinden farklıdır?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a) kedi                      b) çam                   c) köpek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“İnsanlar, benden getirdikleri reçete ile ilaç alır.” diyen biri hangi meslek grubundandır?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a) doktor       b) hemşire       c) eczacı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714D02">
        <w:rPr>
          <w:rFonts w:ascii="Arial" w:hAnsi="Arial" w:cs="Arial"/>
          <w:b/>
          <w:bCs/>
          <w:sz w:val="24"/>
          <w:szCs w:val="24"/>
        </w:rPr>
        <w:t>.) Her türlü besinden zamanında ve yeteri kadar yemeye ne ad verilir?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a-Güzel beslenme             b-Dengeli beslenme    c-Doyurucu beslenme</w:t>
      </w:r>
      <w:r w:rsidRPr="00714D02">
        <w:rPr>
          <w:rFonts w:ascii="Arial" w:hAnsi="Arial" w:cs="Arial"/>
          <w:sz w:val="24"/>
          <w:szCs w:val="24"/>
        </w:rPr>
        <w:tab/>
      </w:r>
      <w:r w:rsidRPr="00714D02">
        <w:rPr>
          <w:rFonts w:ascii="Arial" w:hAnsi="Arial" w:cs="Arial"/>
          <w:sz w:val="24"/>
          <w:szCs w:val="24"/>
        </w:rPr>
        <w:tab/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714D02">
        <w:rPr>
          <w:rFonts w:ascii="Arial" w:hAnsi="Arial" w:cs="Arial"/>
          <w:b/>
          <w:bCs/>
          <w:sz w:val="24"/>
          <w:szCs w:val="24"/>
        </w:rPr>
        <w:t>.) İhtiyaçlarımızı karşılarken nelere dikkat etmeliyiz?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a.Alış veriş yaptığımız yere                                b) En güzel reklamı olana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c.İhtiyaçlarımızın önem sırasına ve bütçemize uygunluğuna    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</w:t>
      </w:r>
      <w:r w:rsidRPr="00714D02">
        <w:rPr>
          <w:rFonts w:ascii="Arial" w:hAnsi="Arial" w:cs="Arial"/>
          <w:b/>
          <w:bCs/>
          <w:sz w:val="24"/>
          <w:szCs w:val="24"/>
        </w:rPr>
        <w:t>.) Parasını en akıllı kullanan kimselere ne denir?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a.Bilinçli tüketici     </w:t>
      </w:r>
      <w:r w:rsidRPr="00714D02">
        <w:rPr>
          <w:rFonts w:ascii="Arial" w:hAnsi="Arial" w:cs="Arial"/>
          <w:sz w:val="24"/>
          <w:szCs w:val="24"/>
        </w:rPr>
        <w:tab/>
        <w:t xml:space="preserve">b.Bütçe        </w:t>
      </w:r>
      <w:r w:rsidRPr="00714D02">
        <w:rPr>
          <w:rFonts w:ascii="Arial" w:hAnsi="Arial" w:cs="Arial"/>
          <w:sz w:val="24"/>
          <w:szCs w:val="24"/>
        </w:rPr>
        <w:tab/>
      </w:r>
      <w:r w:rsidRPr="00714D02">
        <w:rPr>
          <w:rFonts w:ascii="Arial" w:hAnsi="Arial" w:cs="Arial"/>
          <w:sz w:val="24"/>
          <w:szCs w:val="24"/>
        </w:rPr>
        <w:tab/>
        <w:t xml:space="preserve">c.Hesap uzmanı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714D02">
        <w:rPr>
          <w:rFonts w:ascii="Arial" w:hAnsi="Arial" w:cs="Arial"/>
          <w:b/>
          <w:bCs/>
          <w:sz w:val="24"/>
          <w:szCs w:val="24"/>
        </w:rPr>
        <w:t>.) Aşağıdaki tarihler ve olaylar eşleştirilmiştir.Bunlardan hangisi doğrudur?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a-19 Mayıs TBMM’nin açılışı      b-23Nisan 1920 Atatürk’ün Samsun’a çıkışı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c-29 Ekim Cumhuriyetin ilanı</w:t>
      </w:r>
      <w:r w:rsidRPr="00714D02">
        <w:rPr>
          <w:rFonts w:ascii="Arial" w:hAnsi="Arial" w:cs="Arial"/>
          <w:sz w:val="24"/>
          <w:szCs w:val="24"/>
        </w:rPr>
        <w:t xml:space="preserve">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Kurtuluş Savaşı ne zaman başlamıştır 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a-23 Nisan 1920        b-19 Mayıs 1919      c-29 Ekim 1923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14D02">
        <w:rPr>
          <w:rFonts w:ascii="Arial" w:hAnsi="Arial" w:cs="Arial"/>
          <w:b/>
          <w:bCs/>
          <w:sz w:val="24"/>
          <w:szCs w:val="24"/>
        </w:rPr>
        <w:t>.) Aşağıdakilerden hangisi, Atatürk’ün yaptığı yeniliklerden değildir 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a-Kurtuluş Savaş’ının kazanılması                       b-Takvim , saat ve ölçülerde yenilik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c-Kadınlara seçme seçilme hakkının verilmesi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714D02">
        <w:rPr>
          <w:rFonts w:ascii="Arial" w:hAnsi="Arial" w:cs="Arial"/>
          <w:b/>
          <w:bCs/>
          <w:sz w:val="24"/>
          <w:szCs w:val="24"/>
        </w:rPr>
        <w:t>.) Aşağıdaki doğal olaylardan hangisi yurdumuzda gerçekleşmez?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a-Kasırga               b-Deprem             c-Heyelan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714D02">
        <w:rPr>
          <w:rFonts w:ascii="Arial" w:hAnsi="Arial" w:cs="Arial"/>
          <w:b/>
          <w:bCs/>
          <w:sz w:val="24"/>
          <w:szCs w:val="24"/>
        </w:rPr>
        <w:t>.) Tarım ve hayvancılıkla uğraşan kişililer  hangi meslek grubuna girer 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a-Çiftçi        b-Tüccar       c- Mühendis     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714D02">
        <w:rPr>
          <w:rFonts w:ascii="Arial" w:hAnsi="Arial" w:cs="Arial"/>
          <w:b/>
          <w:bCs/>
          <w:sz w:val="24"/>
          <w:szCs w:val="24"/>
        </w:rPr>
        <w:t>.) Okulda meydana gelebilecek bir yaralanma durumu ile karşılaşıldığında hemen aranması gereken acil servis telefonu aşağıdakilerden hangisidir?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110                      B) 112                 C) 155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I – Uyumlu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II – Yardımsever</w:t>
      </w:r>
    </w:p>
    <w:p w:rsidR="00C940FE" w:rsidRPr="00714D02" w:rsidRDefault="00C940FE" w:rsidP="00714D0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III – Paylaşmayı bilen</w:t>
      </w:r>
    </w:p>
    <w:p w:rsidR="00C940FE" w:rsidRPr="00714D02" w:rsidRDefault="00C940FE" w:rsidP="00714D0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IV – Bencil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Yukarıdakilerden kaç tanesi arkadaş seçiminde dikkat edeceğimiz olumlu özelliklerdir?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2                           B) 3                          C) 4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Her mesleğin toplumda ayrı bir öenmi vardır. Eğitim, güvenlik, sağlık ve temizlik gibi birçok alanda çeşitli meslek dalları vardır.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Buna göre aşağıdaki mesleklerden hangisi güvenlik ile ilgili </w:t>
      </w:r>
      <w:r w:rsidRPr="00714D02">
        <w:rPr>
          <w:rFonts w:ascii="Arial" w:hAnsi="Arial" w:cs="Arial"/>
          <w:sz w:val="24"/>
          <w:szCs w:val="24"/>
          <w:u w:val="single"/>
        </w:rPr>
        <w:t>değildir?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Eczacı   B) Bekçi     C) Polis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Aşağıdakilerden hangisi </w:t>
      </w:r>
      <w:r w:rsidRPr="00714D02">
        <w:rPr>
          <w:rFonts w:ascii="Arial" w:hAnsi="Arial" w:cs="Arial"/>
          <w:sz w:val="24"/>
          <w:szCs w:val="24"/>
          <w:u w:val="single"/>
        </w:rPr>
        <w:t>yanlıştır?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Başkalarının düşüncelerine saygılı olmalıyız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Küçüklerimize sevgiyle yaklaşmalıyız.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Eleştrimizde kırıcı olmalıyız.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>Toplum içinde yaşamanın bir takım kuralları vardır.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Aşağıdakilerden hangisi bu kurallardan biri </w:t>
      </w:r>
      <w:r w:rsidRPr="00714D02">
        <w:rPr>
          <w:rFonts w:ascii="Arial" w:hAnsi="Arial" w:cs="Arial"/>
          <w:sz w:val="24"/>
          <w:szCs w:val="24"/>
          <w:u w:val="single"/>
        </w:rPr>
        <w:t>değildir?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Toplu taşıma araçlarına binerken sıraya girmek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Toplum içinde yüksek sesle konuşmak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Hastalanan arkadaşlarımızı ziyaret etmek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6" style="position:absolute;flip:y;z-index:251654656" from="25.9pt,9.45pt" to="49.15pt,9.45pt" strokeweight="1pt">
            <v:stroke endarrow="block"/>
          </v:line>
        </w:pic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           Mektup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7" style="position:absolute;flip:y;z-index:251655680" from="25.9pt,10.95pt" to="49.15pt,10.95pt" strokeweight="1pt">
            <v:stroke endarrow="block"/>
          </v:line>
        </w:pict>
      </w:r>
      <w:r w:rsidRPr="00714D02">
        <w:rPr>
          <w:rFonts w:ascii="Arial" w:hAnsi="Arial" w:cs="Arial"/>
          <w:sz w:val="24"/>
          <w:szCs w:val="24"/>
        </w:rPr>
        <w:t xml:space="preserve">                   Telgraf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8" style="position:absolute;flip:y;z-index:251656704" from="25.9pt,10.2pt" to="49.15pt,10.2pt" strokeweight="1pt">
            <v:stroke endarrow="block"/>
          </v:line>
        </w:pict>
      </w:r>
      <w:r w:rsidRPr="00714D02">
        <w:rPr>
          <w:rFonts w:ascii="Arial" w:hAnsi="Arial" w:cs="Arial"/>
          <w:sz w:val="24"/>
          <w:szCs w:val="24"/>
        </w:rPr>
        <w:t xml:space="preserve">                   Dergi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9" style="position:absolute;flip:y;z-index:251657728" from="25.9pt,10.25pt" to="49.15pt,10.25pt" strokeweight="1pt">
            <v:stroke endarrow="block"/>
          </v:line>
        </w:pict>
      </w:r>
      <w:r w:rsidRPr="00714D02">
        <w:rPr>
          <w:rFonts w:ascii="Arial" w:hAnsi="Arial" w:cs="Arial"/>
          <w:sz w:val="24"/>
          <w:szCs w:val="24"/>
        </w:rPr>
        <w:t xml:space="preserve">                   Gazete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Yukarıdaki iletişim araçları hangi iletişim türüne örnektir?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Sözlü iletişim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Yazılı iletişim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Görsel iletişim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Haksızlıklara karşı hemen itiraz eden ifadelerini düzgün ve akıcı bir dille ileten, okumayı çok seven birinin hangi mesleği seçmesi daha uygundur?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Avukat       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Çocuk doktoru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Polis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Aşağıdaki ifadelerden hangisi </w:t>
      </w:r>
      <w:r w:rsidRPr="00714D02">
        <w:rPr>
          <w:rFonts w:ascii="Arial" w:hAnsi="Arial" w:cs="Arial"/>
          <w:sz w:val="24"/>
          <w:szCs w:val="24"/>
          <w:u w:val="single"/>
        </w:rPr>
        <w:t>yanlıştır?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Aile içi iş bölümü ve yardımlaşma aile bağlarını güçlendirmez.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Aile içi kararlar alınırken çocukların fikirleri sorulmalıdır.    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Aile bireyleri yaptıkları işlerde birbirlerine yardımcı olmalıdır.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Duvar ilanları ve reklam panoları ……… ………… aracıdır. 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Yukarıdaki cümle aşağıdakilerden hangisi ile </w:t>
      </w:r>
      <w:r w:rsidRPr="00714D02">
        <w:rPr>
          <w:rFonts w:ascii="Arial" w:hAnsi="Arial" w:cs="Arial"/>
          <w:sz w:val="24"/>
          <w:szCs w:val="24"/>
          <w:u w:val="single"/>
        </w:rPr>
        <w:t>tamamlanamaz?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Yazılı iletişim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Görsel iletişim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İşitsel iletişim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Aşağıdaki ihtiyaçlarımızdan hangisi temel ihtiyaç olmayıp, sosyal bir ihtiyaç listesine girmektedir?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Tatile gitme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Uyku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Giyinme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Plan yaparsak …………………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Yukarıdaki cümle, aşağıdakilerden hangisi ile </w:t>
      </w:r>
      <w:r w:rsidRPr="00714D02">
        <w:rPr>
          <w:rFonts w:ascii="Arial" w:hAnsi="Arial" w:cs="Arial"/>
          <w:sz w:val="24"/>
          <w:szCs w:val="24"/>
          <w:u w:val="single"/>
        </w:rPr>
        <w:t>tamamlanamaz?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başarımız artar.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yoruluruz.    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kendimize güvenimiz artar.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Çevremizdeki insanların giyimlerinin, evlerinin, arabalarının farklı olması ile ilgili hangi öğrencinin ifadesi </w:t>
      </w:r>
      <w:r w:rsidRPr="00714D02">
        <w:rPr>
          <w:rFonts w:ascii="Arial" w:hAnsi="Arial" w:cs="Arial"/>
          <w:sz w:val="24"/>
          <w:szCs w:val="24"/>
          <w:u w:val="single"/>
        </w:rPr>
        <w:t>yanlıştır?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Farklılıklar doğaldır.                                       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Bizden farklı düşünen insanlarla görüşmemeliyiz.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Farklılıklarının olması yaşamımıza renk katar.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Sena, Aylin’in kalemini kaybetti.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Bu durumda Sena, Aylin’e ne demelidir?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Geçmiş olsun.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Güle güle.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Özür dilerim.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28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Duyma ve konuşma engelli kişiler nasıl iletişim kurarlar?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Konuşarak    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Yanındakine söyleyerek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Beden dilini kullanarak</w:t>
      </w:r>
    </w:p>
    <w:p w:rsidR="00C940FE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29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I. </w:t>
      </w:r>
      <w:r w:rsidRPr="00714D02">
        <w:rPr>
          <w:rFonts w:ascii="Arial" w:hAnsi="Arial" w:cs="Arial"/>
          <w:sz w:val="24"/>
          <w:szCs w:val="24"/>
        </w:rPr>
        <w:t>Elif Begüm, koridorlarda koşmaz, gürültü yapmaz.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         II. </w:t>
      </w:r>
      <w:r w:rsidRPr="00714D02">
        <w:rPr>
          <w:rFonts w:ascii="Arial" w:hAnsi="Arial" w:cs="Arial"/>
          <w:sz w:val="24"/>
          <w:szCs w:val="24"/>
        </w:rPr>
        <w:t>İrem Su, arkadaşlarına zarar verecek davranışlarından sakınmaz.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        III. </w:t>
      </w:r>
      <w:r w:rsidRPr="00714D02">
        <w:rPr>
          <w:rFonts w:ascii="Arial" w:hAnsi="Arial" w:cs="Arial"/>
          <w:sz w:val="24"/>
          <w:szCs w:val="24"/>
        </w:rPr>
        <w:t>Yusuf, arkadaşlarının ve öğretmeninin sözünü keser.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        IV. </w:t>
      </w:r>
      <w:r w:rsidRPr="00714D02">
        <w:rPr>
          <w:rFonts w:ascii="Arial" w:hAnsi="Arial" w:cs="Arial"/>
          <w:sz w:val="24"/>
          <w:szCs w:val="24"/>
        </w:rPr>
        <w:t>Nazlı Ceren, yerlere çöp atmaz, çöp kutusunda biriktirir.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 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Yukarıdaki tümcelerde adı geçen öğrencilerden kimlerin okul kurallarına </w:t>
      </w:r>
      <w:r w:rsidRPr="00714D0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uymadığını </w:t>
      </w:r>
      <w:r w:rsidRPr="00714D02">
        <w:rPr>
          <w:rFonts w:ascii="Arial" w:hAnsi="Arial" w:cs="Arial"/>
          <w:b/>
          <w:bCs/>
          <w:sz w:val="24"/>
          <w:szCs w:val="24"/>
        </w:rPr>
        <w:t>söyleyebiliriz ?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</w:t>
      </w:r>
      <w:r w:rsidRPr="00714D02">
        <w:rPr>
          <w:rFonts w:ascii="Arial" w:hAnsi="Arial" w:cs="Arial"/>
          <w:b/>
          <w:bCs/>
          <w:sz w:val="24"/>
          <w:szCs w:val="24"/>
        </w:rPr>
        <w:t>A.</w:t>
      </w:r>
      <w:r w:rsidRPr="00714D02">
        <w:rPr>
          <w:rFonts w:ascii="Arial" w:hAnsi="Arial" w:cs="Arial"/>
          <w:sz w:val="24"/>
          <w:szCs w:val="24"/>
        </w:rPr>
        <w:t xml:space="preserve"> Elif Begüm- İrem Su          </w:t>
      </w:r>
      <w:r w:rsidRPr="00714D02">
        <w:rPr>
          <w:rFonts w:ascii="Arial" w:hAnsi="Arial" w:cs="Arial"/>
          <w:b/>
          <w:bCs/>
          <w:sz w:val="24"/>
          <w:szCs w:val="24"/>
        </w:rPr>
        <w:t>B.</w:t>
      </w:r>
      <w:r w:rsidRPr="00714D02">
        <w:rPr>
          <w:rFonts w:ascii="Arial" w:hAnsi="Arial" w:cs="Arial"/>
          <w:sz w:val="24"/>
          <w:szCs w:val="24"/>
        </w:rPr>
        <w:t xml:space="preserve"> Yusuf – Nazlı Ceren                </w:t>
      </w:r>
      <w:r w:rsidRPr="00714D02">
        <w:rPr>
          <w:rFonts w:ascii="Arial" w:hAnsi="Arial" w:cs="Arial"/>
          <w:b/>
          <w:bCs/>
          <w:sz w:val="24"/>
          <w:szCs w:val="24"/>
        </w:rPr>
        <w:t>C)</w:t>
      </w:r>
      <w:r w:rsidRPr="00714D02">
        <w:rPr>
          <w:rFonts w:ascii="Arial" w:hAnsi="Arial" w:cs="Arial"/>
          <w:sz w:val="24"/>
          <w:szCs w:val="24"/>
        </w:rPr>
        <w:t xml:space="preserve"> İrem Su - Yusuf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30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Arkadaşlarımızdan bir şey isterken ilk söylememiz gereken sözcük hangisidir?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A. versene                 B. lütfen                    C. çabuk ol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30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i/>
          <w:iCs/>
          <w:sz w:val="24"/>
          <w:szCs w:val="24"/>
        </w:rPr>
        <w:t>Sinem’in Günlüğü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i/>
          <w:iCs/>
          <w:sz w:val="24"/>
          <w:szCs w:val="24"/>
        </w:rPr>
        <w:t xml:space="preserve">Sabah anneme veda ettikten sonra okul yolunda yürüyordum. </w:t>
      </w:r>
      <w:r w:rsidRPr="00714D02">
        <w:rPr>
          <w:rFonts w:ascii="Arial" w:hAnsi="Arial" w:cs="Arial"/>
          <w:i/>
          <w:iCs/>
          <w:sz w:val="24"/>
          <w:szCs w:val="24"/>
          <w:u w:val="single"/>
        </w:rPr>
        <w:t>Araba kornası ile korktum.</w:t>
      </w:r>
      <w:r w:rsidRPr="00714D02">
        <w:rPr>
          <w:rFonts w:ascii="Arial" w:hAnsi="Arial" w:cs="Arial"/>
          <w:i/>
          <w:iCs/>
          <w:sz w:val="24"/>
          <w:szCs w:val="24"/>
        </w:rPr>
        <w:t xml:space="preserve"> </w:t>
      </w:r>
      <w:r w:rsidRPr="00714D02">
        <w:rPr>
          <w:rFonts w:ascii="Arial" w:hAnsi="Arial" w:cs="Arial"/>
          <w:i/>
          <w:iCs/>
          <w:sz w:val="24"/>
          <w:szCs w:val="24"/>
          <w:u w:val="single"/>
        </w:rPr>
        <w:t>Baktım ki amcam</w:t>
      </w:r>
      <w:r w:rsidRPr="00714D02">
        <w:rPr>
          <w:rFonts w:ascii="Arial" w:hAnsi="Arial" w:cs="Arial"/>
          <w:i/>
          <w:iCs/>
          <w:sz w:val="24"/>
          <w:szCs w:val="24"/>
        </w:rPr>
        <w:t xml:space="preserve">, arabaya bindim. Amcamın verdiği </w:t>
      </w:r>
      <w:r w:rsidRPr="00714D02">
        <w:rPr>
          <w:rFonts w:ascii="Arial" w:hAnsi="Arial" w:cs="Arial"/>
          <w:i/>
          <w:iCs/>
          <w:sz w:val="24"/>
          <w:szCs w:val="24"/>
          <w:u w:val="single"/>
        </w:rPr>
        <w:t>kurabiyeleri yemeye</w:t>
      </w:r>
      <w:r w:rsidRPr="00714D02">
        <w:rPr>
          <w:rFonts w:ascii="Arial" w:hAnsi="Arial" w:cs="Arial"/>
          <w:i/>
          <w:iCs/>
          <w:sz w:val="24"/>
          <w:szCs w:val="24"/>
        </w:rPr>
        <w:t xml:space="preserve"> başladım</w:t>
      </w:r>
      <w:r w:rsidRPr="00714D02">
        <w:rPr>
          <w:rFonts w:ascii="Arial" w:hAnsi="Arial" w:cs="Arial"/>
          <w:sz w:val="24"/>
          <w:szCs w:val="24"/>
        </w:rPr>
        <w:t>.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Yukarıdaki altı çizili olaylarda, Sinem hangi duyu organlarını </w:t>
      </w:r>
      <w:r w:rsidRPr="00714D02">
        <w:rPr>
          <w:rFonts w:ascii="Arial" w:hAnsi="Arial" w:cs="Arial"/>
          <w:b/>
          <w:bCs/>
          <w:sz w:val="24"/>
          <w:szCs w:val="24"/>
          <w:u w:val="single"/>
        </w:rPr>
        <w:t>sırasıyla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kullanmıştır?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                            b)                                    c)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  <w:r w:rsidRPr="00340911">
        <w:rPr>
          <w:rFonts w:ascii="Arial" w:hAnsi="Arial" w:cs="Arial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kulak" style="width:30pt;height:35.25pt;visibility:visible">
            <v:imagedata r:id="rId5" o:title=""/>
          </v:shape>
        </w:pict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340911">
        <w:rPr>
          <w:rFonts w:ascii="Arial" w:hAnsi="Arial" w:cs="Arial"/>
          <w:noProof/>
          <w:sz w:val="24"/>
          <w:szCs w:val="24"/>
        </w:rPr>
        <w:pict>
          <v:shape id="Resim 2" o:spid="_x0000_i1026" type="#_x0000_t75" alt="dil" style="width:30.75pt;height:36pt;visibility:visible">
            <v:imagedata r:id="rId6" o:title=""/>
          </v:shape>
        </w:pict>
      </w:r>
      <w:r w:rsidRPr="00714D02">
        <w:rPr>
          <w:rFonts w:ascii="Arial" w:hAnsi="Arial" w:cs="Arial"/>
          <w:sz w:val="24"/>
          <w:szCs w:val="24"/>
        </w:rPr>
        <w:t xml:space="preserve">           </w:t>
      </w:r>
      <w:r w:rsidRPr="00340911">
        <w:rPr>
          <w:rFonts w:ascii="Arial" w:hAnsi="Arial" w:cs="Arial"/>
          <w:noProof/>
          <w:sz w:val="24"/>
          <w:szCs w:val="24"/>
        </w:rPr>
        <w:pict>
          <v:shape id="Resim 3" o:spid="_x0000_i1027" type="#_x0000_t75" alt="dil" style="width:30.75pt;height:36pt;visibility:visible">
            <v:imagedata r:id="rId6" o:title=""/>
          </v:shape>
        </w:pict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340911">
        <w:rPr>
          <w:rFonts w:ascii="Arial" w:hAnsi="Arial" w:cs="Arial"/>
          <w:noProof/>
          <w:sz w:val="24"/>
          <w:szCs w:val="24"/>
        </w:rPr>
        <w:pict>
          <v:shape id="Resim 4" o:spid="_x0000_i1028" type="#_x0000_t75" alt="kulak" style="width:30pt;height:35.25pt;visibility:visible">
            <v:imagedata r:id="rId5" o:title=""/>
          </v:shape>
        </w:pict>
      </w:r>
      <w:r w:rsidRPr="00714D02">
        <w:rPr>
          <w:rFonts w:ascii="Arial" w:hAnsi="Arial" w:cs="Arial"/>
          <w:sz w:val="24"/>
          <w:szCs w:val="24"/>
        </w:rPr>
        <w:t xml:space="preserve">             </w:t>
      </w:r>
      <w:r w:rsidRPr="00340911">
        <w:rPr>
          <w:rFonts w:ascii="Arial" w:hAnsi="Arial" w:cs="Arial"/>
          <w:noProof/>
          <w:sz w:val="24"/>
          <w:szCs w:val="24"/>
        </w:rPr>
        <w:pict>
          <v:shape id="Resim 5" o:spid="_x0000_i1029" type="#_x0000_t75" alt="kulak" style="width:30pt;height:35.25pt;visibility:visible">
            <v:imagedata r:id="rId5" o:title=""/>
          </v:shape>
        </w:pict>
      </w:r>
      <w:r w:rsidRPr="00714D02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340911">
          <w:rPr>
            <w:rFonts w:ascii="Arial" w:hAnsi="Arial" w:cs="Arial"/>
            <w:noProof/>
            <w:sz w:val="24"/>
            <w:szCs w:val="24"/>
          </w:rPr>
          <w:pict>
            <v:shape id="Resim 6" o:spid="_x0000_i1030" type="#_x0000_t75" alt="burun1" href="http://images.google.com.tr/imgres?imgurl=http://www.estetikmerkezi.com/web/images/stories/burun1.jpg&amp;imgrefurl=http://yukarikayalar.wordpress.com/page/120/?ref=Guzels.TV&amp;usg=__XfuiNwZ5H9t8nM5NaLN4kus7p0c=&amp;h=163&amp;w=212&amp;sz=7&amp;hl=tr&amp;start=11&amp;sig2=LIZXiot7wi1rxkI1mfOV5Q&amp;um=1&amp;tbnid=wOq9LXUprPqlFM:&amp;tbnh=82&amp;tbnw=106&amp;ei=Ia9zSb2DEMWS-gat8_WWBw&amp;prev=/images?q=burun&amp;um=1&amp;hl=" style="width:38.25pt;height:29.25pt;visibility:visible" o:button="t">
              <v:fill o:detectmouseclick="t"/>
              <v:imagedata r:id="rId8" o:title=""/>
            </v:shape>
          </w:pict>
        </w:r>
      </w:hyperlink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Aşağıdakilerden hangisi </w:t>
      </w:r>
      <w:r w:rsidRPr="00714D02">
        <w:rPr>
          <w:rFonts w:ascii="Arial" w:hAnsi="Arial" w:cs="Arial"/>
          <w:b/>
          <w:bCs/>
          <w:sz w:val="24"/>
          <w:szCs w:val="24"/>
          <w:u w:val="single"/>
        </w:rPr>
        <w:t>geniş ailedir</w:t>
      </w:r>
      <w:r w:rsidRPr="00714D02">
        <w:rPr>
          <w:rFonts w:ascii="Arial" w:hAnsi="Arial" w:cs="Arial"/>
          <w:b/>
          <w:bCs/>
          <w:sz w:val="24"/>
          <w:szCs w:val="24"/>
        </w:rPr>
        <w:t>?</w:t>
      </w:r>
      <w:r w:rsidRPr="00714D02">
        <w:rPr>
          <w:rFonts w:ascii="Arial" w:hAnsi="Arial" w:cs="Arial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C940FE" w:rsidRPr="00714D02" w:rsidRDefault="00C940FE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Anne, baba, çocuklar</w:t>
      </w:r>
    </w:p>
    <w:p w:rsidR="00C940FE" w:rsidRPr="00714D02" w:rsidRDefault="00C940FE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Baba, anne, komşular</w:t>
      </w:r>
    </w:p>
    <w:p w:rsidR="00C940FE" w:rsidRPr="00714D02" w:rsidRDefault="00C940FE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Dede, baba, anne, çocuklar</w:t>
      </w:r>
    </w:p>
    <w:p w:rsidR="00C940FE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32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Öğretmenimizin “Kroki nedir ?”  Sorusuna parmak kaldırarak söz alan arkadaşlarımızdan hangisinin verdiği cevap doğrudur ?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         Zeynep Gül</w:t>
      </w:r>
      <w:r w:rsidRPr="00714D02">
        <w:rPr>
          <w:rFonts w:ascii="Arial" w:hAnsi="Arial" w:cs="Arial"/>
          <w:sz w:val="24"/>
          <w:szCs w:val="24"/>
        </w:rPr>
        <w:t xml:space="preserve"> : Bir yerin kuşbakışı görüntüsünün kağıt üzerine ölçüsüz çizilmesidir.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Esma </w:t>
      </w:r>
      <w:r w:rsidRPr="00714D02">
        <w:rPr>
          <w:rFonts w:ascii="Arial" w:hAnsi="Arial" w:cs="Arial"/>
          <w:sz w:val="24"/>
          <w:szCs w:val="24"/>
        </w:rPr>
        <w:t>: Bir yerin kuşbakışı görünüşünün fotoğrafını çekmektir.</w:t>
      </w:r>
    </w:p>
    <w:p w:rsidR="00C940FE" w:rsidRPr="00714D02" w:rsidRDefault="00C940FE" w:rsidP="00714D02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</w:t>
      </w:r>
      <w:r w:rsidRPr="00714D02">
        <w:rPr>
          <w:rFonts w:ascii="Arial" w:hAnsi="Arial" w:cs="Arial"/>
          <w:b/>
          <w:bCs/>
          <w:sz w:val="24"/>
          <w:szCs w:val="24"/>
        </w:rPr>
        <w:t>Deniz</w:t>
      </w:r>
      <w:r w:rsidRPr="00714D02">
        <w:rPr>
          <w:rFonts w:ascii="Arial" w:hAnsi="Arial" w:cs="Arial"/>
          <w:sz w:val="24"/>
          <w:szCs w:val="24"/>
        </w:rPr>
        <w:t>: sınıfın oturma planını gösteren haritadır.</w:t>
      </w:r>
    </w:p>
    <w:p w:rsidR="00C940FE" w:rsidRPr="00714D02" w:rsidRDefault="00C940FE" w:rsidP="00714D0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Deniz               </w:t>
      </w:r>
      <w:r w:rsidRPr="00714D02">
        <w:rPr>
          <w:rFonts w:ascii="Arial" w:hAnsi="Arial" w:cs="Arial"/>
          <w:b/>
          <w:bCs/>
          <w:sz w:val="24"/>
          <w:szCs w:val="24"/>
        </w:rPr>
        <w:t>B)</w:t>
      </w:r>
      <w:r w:rsidRPr="00714D02">
        <w:rPr>
          <w:rFonts w:ascii="Arial" w:hAnsi="Arial" w:cs="Arial"/>
          <w:sz w:val="24"/>
          <w:szCs w:val="24"/>
        </w:rPr>
        <w:t xml:space="preserve"> Esma                           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714D02">
        <w:rPr>
          <w:rFonts w:ascii="Arial" w:hAnsi="Arial" w:cs="Arial"/>
          <w:sz w:val="24"/>
          <w:szCs w:val="24"/>
        </w:rPr>
        <w:t>Zeynep Gül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33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Aşağıdakilerden hangisi fiziksel  özelliklerimizden birisi </w:t>
      </w:r>
      <w:r w:rsidRPr="00714D0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değildir</w:t>
      </w:r>
      <w:r w:rsidRPr="00714D02">
        <w:rPr>
          <w:rFonts w:ascii="Arial" w:hAnsi="Arial" w:cs="Arial"/>
          <w:b/>
          <w:bCs/>
          <w:sz w:val="24"/>
          <w:szCs w:val="24"/>
        </w:rPr>
        <w:t>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</w:t>
      </w:r>
      <w:r w:rsidRPr="00714D02">
        <w:rPr>
          <w:rFonts w:ascii="Arial" w:hAnsi="Arial" w:cs="Arial"/>
          <w:b/>
          <w:bCs/>
          <w:sz w:val="24"/>
          <w:szCs w:val="24"/>
        </w:rPr>
        <w:t>A.</w:t>
      </w:r>
      <w:r w:rsidRPr="00714D02">
        <w:rPr>
          <w:rFonts w:ascii="Arial" w:hAnsi="Arial" w:cs="Arial"/>
          <w:sz w:val="24"/>
          <w:szCs w:val="24"/>
        </w:rPr>
        <w:t xml:space="preserve">Boyumuzun uzun olması                                      </w:t>
      </w:r>
      <w:r w:rsidRPr="00714D02">
        <w:rPr>
          <w:rFonts w:ascii="Arial" w:hAnsi="Arial" w:cs="Arial"/>
          <w:b/>
          <w:bCs/>
          <w:sz w:val="24"/>
          <w:szCs w:val="24"/>
        </w:rPr>
        <w:t>B.</w:t>
      </w:r>
      <w:r w:rsidRPr="00714D02">
        <w:rPr>
          <w:rFonts w:ascii="Arial" w:hAnsi="Arial" w:cs="Arial"/>
          <w:sz w:val="24"/>
          <w:szCs w:val="24"/>
        </w:rPr>
        <w:t xml:space="preserve"> Göz rengimiz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</w:t>
      </w:r>
      <w:r w:rsidRPr="00714D02">
        <w:rPr>
          <w:rFonts w:ascii="Arial" w:hAnsi="Arial" w:cs="Arial"/>
          <w:b/>
          <w:bCs/>
          <w:sz w:val="24"/>
          <w:szCs w:val="24"/>
        </w:rPr>
        <w:t>C.</w:t>
      </w:r>
      <w:r w:rsidRPr="00714D02">
        <w:rPr>
          <w:rFonts w:ascii="Arial" w:hAnsi="Arial" w:cs="Arial"/>
          <w:sz w:val="24"/>
          <w:szCs w:val="24"/>
        </w:rPr>
        <w:t xml:space="preserve"> Duygularımız                                                       </w:t>
      </w:r>
      <w:r w:rsidRPr="00714D02">
        <w:rPr>
          <w:rFonts w:ascii="Arial" w:hAnsi="Arial" w:cs="Arial"/>
          <w:b/>
          <w:bCs/>
          <w:sz w:val="24"/>
          <w:szCs w:val="24"/>
        </w:rPr>
        <w:t>D.</w:t>
      </w:r>
      <w:r w:rsidRPr="00714D02">
        <w:rPr>
          <w:rFonts w:ascii="Arial" w:hAnsi="Arial" w:cs="Arial"/>
          <w:sz w:val="24"/>
          <w:szCs w:val="24"/>
        </w:rPr>
        <w:t>Saçımızın uzunluğu</w:t>
      </w:r>
    </w:p>
    <w:p w:rsidR="00C940FE" w:rsidRPr="003C33C3" w:rsidRDefault="00C940FE" w:rsidP="00714D02">
      <w:pPr>
        <w:widowControl w:val="0"/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spacing w:after="0" w:line="240" w:lineRule="atLeast"/>
        <w:rPr>
          <w:rFonts w:ascii="Arial" w:hAnsi="Arial" w:cs="Arial"/>
          <w:b/>
          <w:bCs/>
          <w:sz w:val="24"/>
          <w:szCs w:val="24"/>
          <w:u w:val="single"/>
        </w:rPr>
      </w:pPr>
      <w:r w:rsidRPr="00714D02">
        <w:rPr>
          <w:rFonts w:ascii="Arial" w:hAnsi="Arial" w:cs="Arial"/>
          <w:b/>
          <w:bCs/>
          <w:i/>
          <w:iCs/>
          <w:sz w:val="24"/>
          <w:szCs w:val="24"/>
        </w:rPr>
        <w:t xml:space="preserve">      </w:t>
      </w:r>
    </w:p>
    <w:p w:rsidR="00C940FE" w:rsidRPr="00714D02" w:rsidRDefault="00C940FE" w:rsidP="00714D02">
      <w:pPr>
        <w:widowControl w:val="0"/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spacing w:after="0" w:line="240" w:lineRule="atLeast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34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Hangi seçenekte tanımlanan kişi için okula hazırlıklı</w:t>
      </w:r>
      <w:r w:rsidRPr="00714D02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714D02">
        <w:rPr>
          <w:rFonts w:ascii="Arial" w:hAnsi="Arial" w:cs="Arial"/>
          <w:b/>
          <w:bCs/>
          <w:sz w:val="24"/>
          <w:szCs w:val="24"/>
        </w:rPr>
        <w:t>gittiği</w:t>
      </w:r>
      <w:r w:rsidRPr="00714D02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714D0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söylenemez</w:t>
      </w:r>
      <w:r w:rsidRPr="00714D02">
        <w:rPr>
          <w:rFonts w:ascii="Arial" w:hAnsi="Arial" w:cs="Arial"/>
          <w:b/>
          <w:bCs/>
          <w:i/>
          <w:iCs/>
          <w:sz w:val="24"/>
          <w:szCs w:val="24"/>
        </w:rPr>
        <w:t xml:space="preserve"> ?(5p)</w:t>
      </w:r>
    </w:p>
    <w:p w:rsidR="00C940FE" w:rsidRPr="00714D02" w:rsidRDefault="00C940FE" w:rsidP="00714D02">
      <w:pPr>
        <w:spacing w:after="0" w:line="240" w:lineRule="atLeast"/>
        <w:ind w:left="720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714D02">
        <w:rPr>
          <w:rFonts w:ascii="Arial" w:hAnsi="Arial" w:cs="Arial"/>
          <w:sz w:val="24"/>
          <w:szCs w:val="24"/>
        </w:rPr>
        <w:t>Kemal, akşamdan okul çantasını hazırlar, sabah bir kez daha kontrol eder.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                     </w:t>
      </w:r>
    </w:p>
    <w:p w:rsidR="00C940FE" w:rsidRPr="00714D02" w:rsidRDefault="00C940FE" w:rsidP="00714D02">
      <w:pPr>
        <w:spacing w:after="0" w:line="240" w:lineRule="atLeast"/>
        <w:ind w:left="720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714D02">
        <w:rPr>
          <w:rFonts w:ascii="Arial" w:hAnsi="Arial" w:cs="Arial"/>
          <w:sz w:val="24"/>
          <w:szCs w:val="24"/>
        </w:rPr>
        <w:t>Nilgün Duru, okul çantasını ders aralarında yiyeceği abur cuburla doldurur, ayrıca teneffüslerde de yine yiyecek alır.</w:t>
      </w:r>
    </w:p>
    <w:p w:rsidR="00C940FE" w:rsidRPr="00714D02" w:rsidRDefault="00C940FE" w:rsidP="00714D02">
      <w:pPr>
        <w:spacing w:after="0" w:line="240" w:lineRule="atLeast"/>
        <w:ind w:left="720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>C.</w:t>
      </w:r>
      <w:r w:rsidRPr="00714D02">
        <w:rPr>
          <w:rFonts w:ascii="Arial" w:hAnsi="Arial" w:cs="Arial"/>
          <w:sz w:val="24"/>
          <w:szCs w:val="24"/>
        </w:rPr>
        <w:t xml:space="preserve"> Zeynep, kahvaltısını yaptıktan sonra, akşamdan yaptığı ödevlerini tekrar kontrol eder  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35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Hangi iletişim aracını kullanırken okuma yazma bilmiyor olmamızın önemi </w:t>
      </w:r>
      <w:r w:rsidRPr="00714D02">
        <w:rPr>
          <w:rFonts w:ascii="Arial" w:hAnsi="Arial" w:cs="Arial"/>
          <w:b/>
          <w:bCs/>
          <w:sz w:val="24"/>
          <w:szCs w:val="24"/>
          <w:u w:val="single"/>
        </w:rPr>
        <w:t>yoktur</w:t>
      </w:r>
      <w:r w:rsidRPr="00714D02">
        <w:rPr>
          <w:rFonts w:ascii="Arial" w:hAnsi="Arial" w:cs="Arial"/>
          <w:b/>
          <w:bCs/>
          <w:sz w:val="24"/>
          <w:szCs w:val="24"/>
        </w:rPr>
        <w:t>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pict>
          <v:shape id="Resim 6" o:spid="_x0000_s1030" type="#_x0000_t75" alt="Gazete" style="position:absolute;margin-left:179.65pt;margin-top:9pt;width:48.15pt;height:55.65pt;z-index:251658752;visibility:visible">
            <v:imagedata r:id="rId9" o:title=""/>
          </v:shape>
        </w:pict>
      </w:r>
      <w:r w:rsidRPr="00714D02">
        <w:rPr>
          <w:rFonts w:ascii="Arial" w:hAnsi="Arial" w:cs="Arial"/>
          <w:b/>
          <w:bCs/>
          <w:sz w:val="24"/>
          <w:szCs w:val="24"/>
        </w:rPr>
        <w:t>A)</w:t>
      </w:r>
      <w:r w:rsidRPr="00340911">
        <w:rPr>
          <w:rFonts w:ascii="Arial" w:hAnsi="Arial" w:cs="Arial"/>
          <w:b/>
          <w:bCs/>
          <w:noProof/>
          <w:sz w:val="24"/>
          <w:szCs w:val="24"/>
        </w:rPr>
        <w:pict>
          <v:shape id="_x0000_i1031" type="#_x0000_t75" alt="tv" style="width:45.75pt;height:51pt;visibility:visible">
            <v:imagedata r:id="rId10" o:title=""/>
          </v:shape>
        </w:pic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      B)</w:t>
      </w:r>
      <w:r w:rsidRPr="00340911">
        <w:rPr>
          <w:rFonts w:ascii="Arial" w:hAnsi="Arial" w:cs="Arial"/>
          <w:b/>
          <w:bCs/>
          <w:noProof/>
          <w:sz w:val="24"/>
          <w:szCs w:val="24"/>
        </w:rPr>
        <w:pict>
          <v:shape id="_x0000_i1032" type="#_x0000_t75" alt="bilgisayar 3" style="width:52.5pt;height:45.75pt;visibility:visible">
            <v:imagedata r:id="rId11" o:title=""/>
          </v:shape>
        </w:pic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       C)</w:t>
      </w:r>
    </w:p>
    <w:p w:rsidR="00C940FE" w:rsidRPr="00714D02" w:rsidRDefault="00C940FE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bCs/>
          <w:noProof/>
          <w:sz w:val="24"/>
          <w:szCs w:val="24"/>
        </w:rPr>
      </w:pPr>
    </w:p>
    <w:p w:rsidR="00C940FE" w:rsidRPr="00714D02" w:rsidRDefault="00C940FE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bCs/>
          <w:noProof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Resim 8" o:spid="_x0000_s1031" type="#_x0000_t75" alt="1195444967386716910Gerald_G_Girl_Face_Cartoon_1_svg_thumb" style="position:absolute;margin-left:208pt;margin-top:-9pt;width:29.95pt;height:23.8pt;z-index:251660800;visibility:visible">
            <v:imagedata r:id="rId12" o:title="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19pt;margin-top:-9pt;width:171pt;height:45pt;z-index:251659776" adj="23735,1512">
            <v:textbox>
              <w:txbxContent>
                <w:p w:rsidR="00C940FE" w:rsidRDefault="00C940FE" w:rsidP="00625EBD">
                  <w:pPr>
                    <w:ind w:right="-214"/>
                    <w:rPr>
                      <w:rFonts w:ascii="Comic Sans MS" w:hAnsi="Comic Sans MS" w:cs="Comic Sans MS"/>
                      <w:color w:val="00000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</w:rPr>
                    <w:t>İnsanlar en çok hangi yolla iletişim kurarlar?</w:t>
                  </w:r>
                </w:p>
                <w:p w:rsidR="00C940FE" w:rsidRDefault="00C940FE" w:rsidP="00625EBD"/>
              </w:txbxContent>
            </v:textbox>
          </v:shape>
        </w:pict>
      </w:r>
      <w:r>
        <w:rPr>
          <w:rFonts w:ascii="Arial" w:hAnsi="Arial" w:cs="Arial"/>
          <w:b/>
          <w:bCs/>
          <w:sz w:val="24"/>
          <w:szCs w:val="24"/>
        </w:rPr>
        <w:t>36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-</w:t>
      </w:r>
      <w:r w:rsidRPr="00714D02">
        <w:rPr>
          <w:rFonts w:ascii="Arial" w:hAnsi="Arial" w:cs="Arial"/>
          <w:sz w:val="24"/>
          <w:szCs w:val="24"/>
        </w:rPr>
        <w:t xml:space="preserve"> .  </w:t>
      </w:r>
    </w:p>
    <w:p w:rsidR="00C940FE" w:rsidRPr="00714D02" w:rsidRDefault="00C940FE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dokunarak       B) konuşarak      C) görerek</w:t>
      </w:r>
    </w:p>
    <w:p w:rsidR="00C940FE" w:rsidRPr="00714D02" w:rsidRDefault="00C940FE" w:rsidP="00714D02">
      <w:pPr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tabs>
          <w:tab w:val="left" w:pos="6030"/>
        </w:tabs>
        <w:spacing w:after="0" w:line="240" w:lineRule="atLeast"/>
        <w:rPr>
          <w:rFonts w:ascii="Arial" w:hAnsi="Arial" w:cs="Arial"/>
          <w:noProof/>
          <w:sz w:val="24"/>
          <w:szCs w:val="24"/>
        </w:rPr>
      </w:pPr>
      <w:r w:rsidRPr="00714D02">
        <w:rPr>
          <w:rFonts w:ascii="Arial" w:hAnsi="Arial" w:cs="Arial"/>
          <w:b/>
          <w:bCs/>
          <w:noProof/>
          <w:sz w:val="24"/>
          <w:szCs w:val="24"/>
        </w:rPr>
        <w:br/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37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Meslek seçerken aşağıdakilerden hangisine özen göstermeliyiz?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A) İlgi ve yeteneklere uygun meslek seçilmelidir.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B) Baba mesleği seçilmelidir.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C)Çok para kazanabilecek bir meslek seçilmelidir</w:t>
      </w:r>
    </w:p>
    <w:p w:rsidR="00C940FE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38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>Gece kaybolduğumuzda yönümüzü en kolay nasıl buluruz?</w:t>
      </w:r>
    </w:p>
    <w:p w:rsidR="00C940FE" w:rsidRPr="00714D02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a) Ağaç yosunlarına bakarak    </w:t>
      </w:r>
    </w:p>
    <w:p w:rsidR="00C940FE" w:rsidRPr="00714D02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b) Güneş’in durumuna bakarak            </w:t>
      </w:r>
    </w:p>
    <w:p w:rsidR="00C940FE" w:rsidRPr="00714D02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c) Kutup Yıldızı’na bakarak</w:t>
      </w:r>
    </w:p>
    <w:p w:rsidR="00C940FE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39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Yönünü kuzeye dönen Alperen doksan derece sola dönerse hangi yönü bulur?</w:t>
      </w:r>
    </w:p>
    <w:p w:rsidR="00C940FE" w:rsidRPr="00714D02" w:rsidRDefault="00C940FE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Doğu      B) Batı      C) Güney</w:t>
      </w:r>
    </w:p>
    <w:p w:rsidR="00C940FE" w:rsidRDefault="00C940FE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bCs/>
          <w:noProof/>
          <w:sz w:val="24"/>
          <w:szCs w:val="24"/>
        </w:rPr>
      </w:pPr>
    </w:p>
    <w:p w:rsidR="00C940FE" w:rsidRPr="00714D02" w:rsidRDefault="00C940FE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39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noProof/>
          <w:sz w:val="24"/>
          <w:szCs w:val="24"/>
        </w:rPr>
        <w:t>Aşağıdakilerden hangisi temel ihtiyaçlarımızdan biri değildir?</w:t>
      </w:r>
    </w:p>
    <w:p w:rsidR="00C940FE" w:rsidRPr="00714D02" w:rsidRDefault="00C940FE" w:rsidP="00714D02">
      <w:pPr>
        <w:tabs>
          <w:tab w:val="left" w:pos="60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 </w:t>
      </w:r>
      <w:r w:rsidRPr="00340911">
        <w:rPr>
          <w:rFonts w:ascii="Arial" w:hAnsi="Arial" w:cs="Arial"/>
          <w:noProof/>
          <w:sz w:val="24"/>
          <w:szCs w:val="24"/>
        </w:rPr>
        <w:pict>
          <v:shape id="_x0000_i1033" type="#_x0000_t75" alt="q141474-c0" style="width:71.25pt;height:40.5pt;visibility:visible">
            <v:imagedata r:id="rId13" o:title=""/>
          </v:shape>
        </w:pict>
      </w:r>
      <w:r w:rsidRPr="00714D02">
        <w:rPr>
          <w:rFonts w:ascii="Arial" w:hAnsi="Arial" w:cs="Arial"/>
          <w:sz w:val="24"/>
          <w:szCs w:val="24"/>
        </w:rPr>
        <w:t>B) </w:t>
      </w:r>
      <w:r w:rsidRPr="00340911">
        <w:rPr>
          <w:rFonts w:ascii="Arial" w:hAnsi="Arial" w:cs="Arial"/>
          <w:noProof/>
          <w:sz w:val="24"/>
          <w:szCs w:val="24"/>
        </w:rPr>
        <w:pict>
          <v:shape id="_x0000_i1034" type="#_x0000_t75" alt="q141474-c1" style="width:79.5pt;height:39.75pt;visibility:visible">
            <v:imagedata r:id="rId14" o:title=""/>
          </v:shape>
        </w:pict>
      </w:r>
      <w:r w:rsidRPr="00714D02">
        <w:rPr>
          <w:rFonts w:ascii="Arial" w:hAnsi="Arial" w:cs="Arial"/>
          <w:sz w:val="24"/>
          <w:szCs w:val="24"/>
        </w:rPr>
        <w:t>C)</w:t>
      </w:r>
      <w:r w:rsidRPr="00340911">
        <w:rPr>
          <w:rFonts w:ascii="Arial" w:hAnsi="Arial" w:cs="Arial"/>
          <w:noProof/>
          <w:sz w:val="24"/>
          <w:szCs w:val="24"/>
        </w:rPr>
        <w:pict>
          <v:shape id="_x0000_i1035" type="#_x0000_t75" alt="q141474-c2" style="width:58.5pt;height:38.25pt;visibility:visible">
            <v:imagedata r:id="rId15" o:title=""/>
          </v:shape>
        </w:pic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40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Deprem anında sınıftaysak “</w:t>
      </w:r>
      <w:r w:rsidRPr="00714D02">
        <w:rPr>
          <w:rFonts w:ascii="Arial" w:hAnsi="Arial" w:cs="Arial"/>
          <w:b/>
          <w:bCs/>
          <w:sz w:val="24"/>
          <w:szCs w:val="24"/>
        </w:rPr>
        <w:t>hayat üçgeni</w:t>
      </w:r>
      <w:r w:rsidRPr="00714D02">
        <w:rPr>
          <w:rFonts w:ascii="Arial" w:hAnsi="Arial" w:cs="Arial"/>
          <w:sz w:val="24"/>
          <w:szCs w:val="24"/>
        </w:rPr>
        <w:t xml:space="preserve">” oluşturmamız önemlidir. </w:t>
      </w:r>
      <w:r w:rsidRPr="00714D02">
        <w:rPr>
          <w:rFonts w:ascii="Arial" w:hAnsi="Arial" w:cs="Arial"/>
          <w:b/>
          <w:bCs/>
          <w:sz w:val="24"/>
          <w:szCs w:val="24"/>
        </w:rPr>
        <w:t>Hangi durumda bu üçgeni oluşura biliriz?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A)Pencere önlerine eğilerek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B)Sıraların yan tarafına eğilerek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C)Elbise askılarının önünde durarak.</w:t>
      </w:r>
    </w:p>
    <w:p w:rsidR="00C940FE" w:rsidRPr="00714D02" w:rsidRDefault="00C940FE" w:rsidP="00714D02">
      <w:pPr>
        <w:spacing w:after="0" w:line="240" w:lineRule="atLeast"/>
        <w:ind w:left="720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A.)  B.)  C.)  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41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aşağıdakilerden hangisi Mustafa Kemal’in öğrenimini tamamladığı okullardan biri değildir?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A.)  </w:t>
      </w:r>
      <w:r w:rsidRPr="00714D02">
        <w:rPr>
          <w:rFonts w:ascii="Arial" w:hAnsi="Arial" w:cs="Arial"/>
          <w:sz w:val="24"/>
          <w:szCs w:val="24"/>
        </w:rPr>
        <w:t>Şemsi Efendi İlkokulu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     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B.)  </w:t>
      </w:r>
      <w:r w:rsidRPr="00714D02">
        <w:rPr>
          <w:rFonts w:ascii="Arial" w:hAnsi="Arial" w:cs="Arial"/>
          <w:sz w:val="24"/>
          <w:szCs w:val="24"/>
        </w:rPr>
        <w:t>Askeri Ortaokul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C.)  </w:t>
      </w:r>
      <w:r w:rsidRPr="00714D02">
        <w:rPr>
          <w:rFonts w:ascii="Arial" w:hAnsi="Arial" w:cs="Arial"/>
          <w:sz w:val="24"/>
          <w:szCs w:val="24"/>
        </w:rPr>
        <w:t>Mahalle Mektebi</w:t>
      </w:r>
    </w:p>
    <w:p w:rsidR="00C940FE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42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T.B.M.M.  hangi tarihte nerede açıldı?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bCs/>
          <w:sz w:val="24"/>
          <w:szCs w:val="24"/>
        </w:rPr>
        <w:t xml:space="preserve">A.)  </w:t>
      </w:r>
      <w:r w:rsidRPr="00714D02">
        <w:rPr>
          <w:rFonts w:ascii="Arial" w:hAnsi="Arial" w:cs="Arial"/>
          <w:sz w:val="24"/>
          <w:szCs w:val="24"/>
        </w:rPr>
        <w:t xml:space="preserve">23 Nisan 1920’de İstanbul’da.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  B.) </w:t>
      </w:r>
      <w:r w:rsidRPr="00714D02">
        <w:rPr>
          <w:rFonts w:ascii="Arial" w:hAnsi="Arial" w:cs="Arial"/>
          <w:sz w:val="24"/>
          <w:szCs w:val="24"/>
        </w:rPr>
        <w:t xml:space="preserve"> 29 Ekim  1923’de Ankara’da    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bCs/>
          <w:sz w:val="24"/>
          <w:szCs w:val="24"/>
        </w:rPr>
        <w:t xml:space="preserve">  C.)  </w:t>
      </w:r>
      <w:r w:rsidRPr="00714D02">
        <w:rPr>
          <w:rFonts w:ascii="Arial" w:hAnsi="Arial" w:cs="Arial"/>
          <w:sz w:val="24"/>
          <w:szCs w:val="24"/>
        </w:rPr>
        <w:t>23 Nisan 1920’de Ankara’da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C940FE" w:rsidRDefault="00C940FE" w:rsidP="00C922F0">
      <w:pPr>
        <w:pStyle w:val="NoSpacing"/>
        <w:rPr>
          <w:sz w:val="24"/>
          <w:szCs w:val="24"/>
          <w:lang w:eastAsia="tr-TR"/>
        </w:rPr>
      </w:pPr>
    </w:p>
    <w:bookmarkStart w:id="0" w:name="_GoBack"/>
    <w:bookmarkEnd w:id="0"/>
    <w:p w:rsidR="00C940FE" w:rsidRDefault="00C940FE" w:rsidP="00C922F0">
      <w:pPr>
        <w:pStyle w:val="NoSpacing"/>
        <w:rPr>
          <w:sz w:val="24"/>
          <w:szCs w:val="24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  <w:sectPr w:rsidR="00C940FE" w:rsidRPr="00714D02" w:rsidSect="0080503C">
          <w:type w:val="continuous"/>
          <w:pgSz w:w="11906" w:h="16838"/>
          <w:pgMar w:top="993" w:right="424" w:bottom="426" w:left="851" w:header="708" w:footer="708" w:gutter="0"/>
          <w:cols w:num="2" w:space="708"/>
          <w:docGrid w:linePitch="360"/>
        </w:sect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940FE" w:rsidRPr="00714D02" w:rsidRDefault="00C940FE" w:rsidP="00714D02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                                                           Not : Her soru 4 puandır başarılar dilerim.</w:t>
      </w:r>
    </w:p>
    <w:p w:rsidR="00C940FE" w:rsidRPr="00714D02" w:rsidRDefault="00C940FE" w:rsidP="00714D02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İdris KARAKOÇ</w:t>
      </w:r>
    </w:p>
    <w:sectPr w:rsidR="00C940FE" w:rsidRPr="00714D02" w:rsidSect="0013778C">
      <w:type w:val="continuous"/>
      <w:pgSz w:w="11906" w:h="16838"/>
      <w:pgMar w:top="993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DEE1984"/>
    <w:multiLevelType w:val="hybridMultilevel"/>
    <w:tmpl w:val="08B69408"/>
    <w:lvl w:ilvl="0" w:tplc="5F723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30756"/>
    <w:multiLevelType w:val="hybridMultilevel"/>
    <w:tmpl w:val="92B49A1A"/>
    <w:lvl w:ilvl="0" w:tplc="7960C026">
      <w:start w:val="1"/>
      <w:numFmt w:val="upperLetter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9534B9"/>
    <w:multiLevelType w:val="hybridMultilevel"/>
    <w:tmpl w:val="98465120"/>
    <w:lvl w:ilvl="0" w:tplc="AE8258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D3DB1"/>
    <w:multiLevelType w:val="hybridMultilevel"/>
    <w:tmpl w:val="39EC68E8"/>
    <w:lvl w:ilvl="0" w:tplc="DBC0E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E5FFA"/>
    <w:multiLevelType w:val="hybridMultilevel"/>
    <w:tmpl w:val="6C8A74CE"/>
    <w:lvl w:ilvl="0" w:tplc="FCC00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0B36A3"/>
    <w:multiLevelType w:val="hybridMultilevel"/>
    <w:tmpl w:val="C5001530"/>
    <w:lvl w:ilvl="0" w:tplc="229AE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6B6D74"/>
    <w:multiLevelType w:val="hybridMultilevel"/>
    <w:tmpl w:val="2FF4F888"/>
    <w:lvl w:ilvl="0" w:tplc="F538F2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B8B"/>
    <w:rsid w:val="00064E8E"/>
    <w:rsid w:val="000F3CC2"/>
    <w:rsid w:val="00107D24"/>
    <w:rsid w:val="0013778C"/>
    <w:rsid w:val="00163677"/>
    <w:rsid w:val="001F6757"/>
    <w:rsid w:val="002941F3"/>
    <w:rsid w:val="00321783"/>
    <w:rsid w:val="00340911"/>
    <w:rsid w:val="00377ACB"/>
    <w:rsid w:val="003A63B2"/>
    <w:rsid w:val="003B1F3C"/>
    <w:rsid w:val="003C33C3"/>
    <w:rsid w:val="00476F3D"/>
    <w:rsid w:val="00503708"/>
    <w:rsid w:val="005051A1"/>
    <w:rsid w:val="0054600C"/>
    <w:rsid w:val="00590EBF"/>
    <w:rsid w:val="005B51F4"/>
    <w:rsid w:val="00615578"/>
    <w:rsid w:val="00625EBD"/>
    <w:rsid w:val="00652576"/>
    <w:rsid w:val="00665F37"/>
    <w:rsid w:val="00696ADB"/>
    <w:rsid w:val="00696D1C"/>
    <w:rsid w:val="006A0077"/>
    <w:rsid w:val="006A67D2"/>
    <w:rsid w:val="00714D02"/>
    <w:rsid w:val="007507A6"/>
    <w:rsid w:val="00793CCD"/>
    <w:rsid w:val="007F4323"/>
    <w:rsid w:val="0080503C"/>
    <w:rsid w:val="008138DF"/>
    <w:rsid w:val="00841904"/>
    <w:rsid w:val="00883717"/>
    <w:rsid w:val="0089067B"/>
    <w:rsid w:val="008C008C"/>
    <w:rsid w:val="00900FEB"/>
    <w:rsid w:val="00914080"/>
    <w:rsid w:val="00917721"/>
    <w:rsid w:val="00941779"/>
    <w:rsid w:val="00944B8B"/>
    <w:rsid w:val="009D6F53"/>
    <w:rsid w:val="00A37BA5"/>
    <w:rsid w:val="00A95769"/>
    <w:rsid w:val="00AC3550"/>
    <w:rsid w:val="00B04093"/>
    <w:rsid w:val="00B043F8"/>
    <w:rsid w:val="00BB19FA"/>
    <w:rsid w:val="00C04E00"/>
    <w:rsid w:val="00C25270"/>
    <w:rsid w:val="00C52BEE"/>
    <w:rsid w:val="00C54BE8"/>
    <w:rsid w:val="00C922F0"/>
    <w:rsid w:val="00C940FE"/>
    <w:rsid w:val="00CA269C"/>
    <w:rsid w:val="00CA4536"/>
    <w:rsid w:val="00D35F92"/>
    <w:rsid w:val="00D60DC9"/>
    <w:rsid w:val="00DD71A2"/>
    <w:rsid w:val="00E50B5E"/>
    <w:rsid w:val="00E67D17"/>
    <w:rsid w:val="00F0036F"/>
    <w:rsid w:val="00F274C0"/>
    <w:rsid w:val="00F86860"/>
    <w:rsid w:val="00FB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5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2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21783"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sid w:val="00C922F0"/>
    <w:rPr>
      <w:rFonts w:ascii="Times New Roman" w:hAnsi="Times New Roman" w:cs="Times New Roman"/>
      <w:color w:val="0000FF"/>
      <w:u w:val="single"/>
    </w:rPr>
  </w:style>
  <w:style w:type="paragraph" w:styleId="NoSpacing">
    <w:name w:val="No Spacing"/>
    <w:uiPriority w:val="99"/>
    <w:qFormat/>
    <w:rsid w:val="00C922F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4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estetikmerkezi.com/web/images/stories/burun1.jpg&amp;imgrefurl=http://yukarikayalar.wordpress.com/page/120/?ref=Guzels.TV&amp;usg=__XfuiNwZ5H9t8nM5NaLN4kus7p0c=&amp;h=163&amp;w=212&amp;sz=7&amp;hl=tr&amp;start=11&amp;sig2=LIZXiot7wi1rxkI1mfOV5Q&amp;um=1&amp;tbnid=wOq9LXUprPqlFM:&amp;tbnh=82&amp;tbnw=106&amp;ei=Ia9zSb2DEMWS-gat8_WWBw&amp;prev=/images?q=burun&amp;um=1&amp;hl=tr" TargetMode="Externa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1392</Words>
  <Characters>7936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</dc:creator>
  <cp:keywords/>
  <dc:description/>
  <cp:lastModifiedBy>edanur</cp:lastModifiedBy>
  <cp:revision>3</cp:revision>
  <cp:lastPrinted>2014-12-19T07:17:00Z</cp:lastPrinted>
  <dcterms:created xsi:type="dcterms:W3CDTF">2015-04-01T11:17:00Z</dcterms:created>
  <dcterms:modified xsi:type="dcterms:W3CDTF">2015-06-24T12:09:00Z</dcterms:modified>
</cp:coreProperties>
</file>